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bookmarkStart w:id="0" w:name="_GoBack"/>
      <w:bookmarkEnd w:id="0"/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0D3310">
        <w:rPr>
          <w:rFonts w:cs="Arial"/>
          <w:b/>
          <w:color w:val="000000"/>
          <w:sz w:val="24"/>
          <w:lang w:eastAsia="zh-CN"/>
        </w:rPr>
        <w:t>8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0A2968">
        <w:rPr>
          <w:rFonts w:cs="Arial"/>
          <w:b/>
          <w:color w:val="000000"/>
          <w:sz w:val="24"/>
          <w:lang w:eastAsia="zh-CN"/>
        </w:rPr>
        <w:t>6</w:t>
      </w:r>
      <w:r w:rsidR="000D3310">
        <w:rPr>
          <w:rFonts w:cs="Arial"/>
          <w:b/>
          <w:color w:val="000000"/>
          <w:sz w:val="24"/>
          <w:lang w:eastAsia="zh-CN"/>
        </w:rPr>
        <w:t>4</w:t>
      </w:r>
      <w:r w:rsidR="003F0E8D">
        <w:rPr>
          <w:rFonts w:cs="Arial"/>
          <w:b/>
          <w:color w:val="000000"/>
          <w:sz w:val="24"/>
          <w:lang w:eastAsia="zh-CN"/>
        </w:rPr>
        <w:t>03</w:t>
      </w:r>
      <w:r w:rsidR="000D3310">
        <w:rPr>
          <w:rFonts w:cs="Arial"/>
          <w:b/>
          <w:color w:val="000000"/>
          <w:sz w:val="24"/>
          <w:lang w:eastAsia="zh-CN"/>
        </w:rPr>
        <w:t>4d</w:t>
      </w:r>
      <w:r w:rsidR="009C35B0">
        <w:rPr>
          <w:rFonts w:cs="Arial"/>
          <w:b/>
          <w:color w:val="000000"/>
          <w:sz w:val="24"/>
          <w:lang w:eastAsia="zh-CN"/>
        </w:rPr>
        <w:t>3</w:t>
      </w:r>
    </w:p>
    <w:p w:rsidR="0049254C" w:rsidRDefault="000D3310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11</w:t>
      </w:r>
      <w:r w:rsidR="00210CA9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15</w:t>
      </w:r>
      <w:r w:rsidR="00210CA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July</w:t>
      </w:r>
      <w:r w:rsidR="0021303F">
        <w:rPr>
          <w:rFonts w:cs="Arial"/>
          <w:b/>
          <w:sz w:val="24"/>
        </w:rPr>
        <w:t xml:space="preserve"> 201</w:t>
      </w:r>
      <w:r w:rsidR="003F0E8D">
        <w:rPr>
          <w:rFonts w:cs="Arial"/>
          <w:b/>
          <w:sz w:val="24"/>
        </w:rPr>
        <w:t>6</w:t>
      </w:r>
      <w:r w:rsidR="0021303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Harbin</w:t>
      </w:r>
      <w:r w:rsidR="0021303F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China</w:t>
      </w:r>
      <w:r w:rsidR="0021303F">
        <w:rPr>
          <w:rFonts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0D3310" w:rsidRPr="009C35B0">
        <w:rPr>
          <w:rFonts w:ascii="Arial" w:hAnsi="Arial" w:cs="Arial"/>
          <w:sz w:val="24"/>
          <w:szCs w:val="24"/>
        </w:rPr>
        <w:t>Huawei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SA5#10</w:t>
      </w:r>
      <w:r w:rsidR="000D3310">
        <w:rPr>
          <w:rFonts w:ascii="Arial" w:hAnsi="Arial" w:cs="Arial"/>
          <w:sz w:val="24"/>
          <w:szCs w:val="24"/>
        </w:rPr>
        <w:t>8</w:t>
      </w:r>
      <w:r w:rsidRPr="000E46D3">
        <w:rPr>
          <w:rFonts w:ascii="Arial" w:hAnsi="Arial" w:cs="Arial"/>
          <w:sz w:val="24"/>
          <w:szCs w:val="24"/>
        </w:rPr>
        <w:t xml:space="preserve"> 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  <w:t xml:space="preserve">5.1 - Administrative issues at SA5 level 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7"/>
        <w:gridCol w:w="935"/>
        <w:gridCol w:w="4259"/>
        <w:gridCol w:w="1843"/>
        <w:gridCol w:w="851"/>
        <w:gridCol w:w="850"/>
        <w:gridCol w:w="851"/>
        <w:gridCol w:w="949"/>
      </w:tblGrid>
      <w:tr w:rsidR="00E02397" w:rsidRPr="00C14E5F" w:rsidTr="008320E2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9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2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C14E5F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4E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E02397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397" w:rsidRPr="00C14E5F" w:rsidRDefault="00E02397" w:rsidP="00C14E5F">
            <w:pPr>
              <w:adjustRightInd w:val="0"/>
              <w:spacing w:after="0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397" w:rsidRPr="00C14E5F" w:rsidRDefault="00E02397" w:rsidP="00C14E5F">
            <w:pPr>
              <w:adjustRightInd w:val="0"/>
              <w:spacing w:after="0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S5-164305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397" w:rsidRPr="00C14E5F" w:rsidRDefault="00E02397" w:rsidP="00C14E5F">
            <w:pPr>
              <w:adjustRightInd w:val="0"/>
              <w:spacing w:after="0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LS to RAN3 on management of VRAN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397" w:rsidRPr="00C14E5F" w:rsidRDefault="00E02397" w:rsidP="00C14E5F">
            <w:pPr>
              <w:adjustRightInd w:val="0"/>
              <w:spacing w:after="0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 w:themeColor="text1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02397" w:rsidRPr="00C14E5F" w:rsidRDefault="00655595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02397" w:rsidRPr="00C14E5F" w:rsidRDefault="00655595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02397" w:rsidRPr="00C14E5F" w:rsidRDefault="000243B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02397" w:rsidRPr="00C14E5F" w:rsidRDefault="000243B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55595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S5-164226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CR 32.157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655595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15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655595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0243BB" w:rsidP="000243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23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0243BB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655595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S5-164259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28.500 Adding business UC and reqs on keeping updated an NS instance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5595" w:rsidRPr="00C14E5F" w:rsidRDefault="00655595" w:rsidP="00655595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655595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655595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0243BB" w:rsidP="0020714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</w:t>
            </w:r>
            <w:r w:rsidR="00207145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55595" w:rsidRPr="00C14E5F" w:rsidRDefault="000243BB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S5-164265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29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1</w:t>
            </w:r>
            <w:r w:rsidRPr="009C3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S5-164266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  <w:r w:rsidR="008D4B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(ZTE)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S5-164267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</w:t>
            </w:r>
            <w:r w:rsidR="008D4B2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(ZTE)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S5-164268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S5-164271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S5-164272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S5-164273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S5-164275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(Intel)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S5-164276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(Intel)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C35B0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S5-164299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28.521 add VR PM data available notification procedure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35B0" w:rsidRPr="00C14E5F" w:rsidRDefault="009C35B0" w:rsidP="009C35B0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26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C35B0" w:rsidRPr="00C14E5F" w:rsidRDefault="009C35B0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A2AB3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S5-164304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28.521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(Intel)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FA2AB3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FA2AB3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29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FA2AB3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1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A2AB3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C14E5F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C14E5F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S5-164278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C14E5F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C14E5F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(Nokia)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19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A6B4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26</w:t>
            </w:r>
            <w:r w:rsidRPr="009C3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A2AB3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S5-164296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FA2AB3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(Nokia)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FA2AB3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FA2AB3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29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1</w:t>
            </w:r>
            <w:r w:rsidRPr="009C3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A2AB3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S5-164300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28.526 add VNF instantiation procedures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 Corporation (UK) Ltd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8E6424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19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8E6424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A2AB3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S5-164284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AB3" w:rsidRPr="008E6424" w:rsidRDefault="00FA2AB3" w:rsidP="00FA2AB3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64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(Ericsson)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8E6424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15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8E6424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 w:rsidRPr="008E6424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A2AB3" w:rsidRPr="00C14E5F" w:rsidRDefault="00FA2AB3" w:rsidP="00FA2A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355B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5BB" w:rsidRPr="00ED29D9" w:rsidRDefault="00E355BB" w:rsidP="00E355B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5BB" w:rsidRPr="00ED29D9" w:rsidRDefault="00E355BB" w:rsidP="00E355B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S5-164285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5BB" w:rsidRPr="00ED29D9" w:rsidRDefault="00E355BB" w:rsidP="00E355B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28.301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5BB" w:rsidRPr="00ED29D9" w:rsidRDefault="00E355BB" w:rsidP="00E355B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(Nokia)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355BB" w:rsidRPr="00ED29D9" w:rsidRDefault="00E355BB" w:rsidP="00E355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355BB" w:rsidRPr="00ED29D9" w:rsidRDefault="00E355BB" w:rsidP="00E355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21</w:t>
            </w: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355BB" w:rsidRPr="00C14E5F" w:rsidRDefault="00E355BB" w:rsidP="00E355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2</w:t>
            </w:r>
            <w:r w:rsidRPr="00E355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355BB" w:rsidRPr="00C14E5F" w:rsidRDefault="00E355BB" w:rsidP="00E355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ED29D9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29D9" w:rsidRPr="00ED29D9" w:rsidRDefault="00ED29D9" w:rsidP="00ED29D9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29D9" w:rsidRPr="00ED29D9" w:rsidRDefault="00ED29D9" w:rsidP="00ED29D9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S5-164286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29D9" w:rsidRPr="00ED29D9" w:rsidRDefault="00ED29D9" w:rsidP="00ED29D9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29D9" w:rsidRPr="00ED29D9" w:rsidRDefault="00ED29D9" w:rsidP="00ED29D9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29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(Nokia)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D29D9" w:rsidRPr="00C14E5F" w:rsidRDefault="00ED29D9" w:rsidP="00ED29D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1</w:t>
            </w:r>
            <w:r w:rsidRPr="009C3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D29D9" w:rsidRPr="00C14E5F" w:rsidRDefault="00ED29D9" w:rsidP="00ED29D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5</w:t>
            </w:r>
            <w:r w:rsidRPr="00ED29D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D29D9" w:rsidRPr="00ED29D9" w:rsidRDefault="00ED29D9" w:rsidP="00ED29D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ED29D9" w:rsidRPr="00ED29D9" w:rsidRDefault="00D76F50" w:rsidP="00ED29D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FA2AB3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FA2AB3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S5-164288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8E123B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E12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32.865 Add solutions for OAM aspects of SON for AAS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FA2AB3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A2AB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Alcatel-Lucent Shanghai Bell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FA2AB3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FA2AB3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29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 w:rsidRPr="00FA2AB3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1</w:t>
            </w:r>
            <w:r w:rsidRPr="009C3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S5-164287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32.880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(China Mobile)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19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S5-164289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(Huawei)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S5-164291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Rapporteur (Ericsson)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25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29</w:t>
            </w:r>
            <w:r w:rsidRPr="000243BB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August 1</w:t>
            </w:r>
            <w:r w:rsidRPr="009C35B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S5-164292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28.801 Adding Slices Management use case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D37AE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8E123B" w:rsidRPr="00C14E5F" w:rsidTr="008320E2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S5-164293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28.801 Adding use case for network slice lifecycle management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123B" w:rsidRPr="00C14E5F" w:rsidRDefault="008E123B" w:rsidP="008E123B">
            <w:pPr>
              <w:spacing w:after="0"/>
              <w:ind w:left="58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4E5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18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22</w:t>
            </w:r>
            <w:r w:rsidRPr="0065559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July 24</w:t>
            </w:r>
            <w:r w:rsidRPr="00D37AED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E123B" w:rsidRPr="00C14E5F" w:rsidRDefault="008E123B" w:rsidP="008E123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</w:tbl>
    <w:p w:rsidR="00E02397" w:rsidRDefault="00E02397" w:rsidP="000044FB"/>
    <w:sectPr w:rsidR="00E02397" w:rsidSect="00E220C1">
      <w:footerReference w:type="default" r:id="rId8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82C" w:rsidRDefault="00E0782C">
      <w:r>
        <w:separator/>
      </w:r>
    </w:p>
  </w:endnote>
  <w:endnote w:type="continuationSeparator" w:id="0">
    <w:p w:rsidR="00E0782C" w:rsidRDefault="00E0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5CB" w:rsidRDefault="00092BB6" w:rsidP="005619DF">
    <w:pPr>
      <w:pStyle w:val="Footer"/>
    </w:pPr>
    <w:r>
      <w:rPr>
        <w:rStyle w:val="PageNumber"/>
      </w:rPr>
      <w:fldChar w:fldCharType="begin"/>
    </w:r>
    <w:r w:rsidR="006A15C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6F50">
      <w:rPr>
        <w:rStyle w:val="PageNumber"/>
      </w:rPr>
      <w:t>1</w:t>
    </w:r>
    <w:r>
      <w:rPr>
        <w:rStyle w:val="PageNumber"/>
      </w:rPr>
      <w:fldChar w:fldCharType="end"/>
    </w:r>
    <w:r w:rsidR="006A15CB">
      <w:rPr>
        <w:rStyle w:val="PageNumber"/>
      </w:rPr>
      <w:t>/</w:t>
    </w:r>
    <w:r>
      <w:rPr>
        <w:rStyle w:val="PageNumber"/>
      </w:rPr>
      <w:fldChar w:fldCharType="begin"/>
    </w:r>
    <w:r w:rsidR="006A15C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6F5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82C" w:rsidRDefault="00E0782C">
      <w:r>
        <w:separator/>
      </w:r>
    </w:p>
  </w:footnote>
  <w:footnote w:type="continuationSeparator" w:id="0">
    <w:p w:rsidR="00E0782C" w:rsidRDefault="00E0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025CC"/>
    <w:rsid w:val="000044FB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3BB"/>
    <w:rsid w:val="00024A85"/>
    <w:rsid w:val="00024C13"/>
    <w:rsid w:val="00025770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6677"/>
    <w:rsid w:val="000667FD"/>
    <w:rsid w:val="00070EAF"/>
    <w:rsid w:val="00071B1B"/>
    <w:rsid w:val="00071C81"/>
    <w:rsid w:val="00073F3A"/>
    <w:rsid w:val="00073FB0"/>
    <w:rsid w:val="00074BF2"/>
    <w:rsid w:val="00077D69"/>
    <w:rsid w:val="00080469"/>
    <w:rsid w:val="00080678"/>
    <w:rsid w:val="00081A7A"/>
    <w:rsid w:val="00085F96"/>
    <w:rsid w:val="00086054"/>
    <w:rsid w:val="00087B02"/>
    <w:rsid w:val="00090691"/>
    <w:rsid w:val="00092BB6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B225C"/>
    <w:rsid w:val="000B4050"/>
    <w:rsid w:val="000B4F03"/>
    <w:rsid w:val="000B57E6"/>
    <w:rsid w:val="000B5AA3"/>
    <w:rsid w:val="000B75CA"/>
    <w:rsid w:val="000B7E56"/>
    <w:rsid w:val="000C047F"/>
    <w:rsid w:val="000C098A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5A2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527B"/>
    <w:rsid w:val="0015579D"/>
    <w:rsid w:val="00156BCE"/>
    <w:rsid w:val="00156E3A"/>
    <w:rsid w:val="001607CD"/>
    <w:rsid w:val="00162529"/>
    <w:rsid w:val="0016659D"/>
    <w:rsid w:val="00166DC7"/>
    <w:rsid w:val="00171733"/>
    <w:rsid w:val="001719C7"/>
    <w:rsid w:val="00177DFF"/>
    <w:rsid w:val="001802BF"/>
    <w:rsid w:val="00180DA4"/>
    <w:rsid w:val="00181B71"/>
    <w:rsid w:val="00184230"/>
    <w:rsid w:val="00187EED"/>
    <w:rsid w:val="00192168"/>
    <w:rsid w:val="00192D8E"/>
    <w:rsid w:val="001930FD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89F"/>
    <w:rsid w:val="001B5E71"/>
    <w:rsid w:val="001B7564"/>
    <w:rsid w:val="001B7856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AB2"/>
    <w:rsid w:val="001E15D5"/>
    <w:rsid w:val="001F0510"/>
    <w:rsid w:val="001F0F82"/>
    <w:rsid w:val="001F1614"/>
    <w:rsid w:val="001F1AA4"/>
    <w:rsid w:val="001F21D1"/>
    <w:rsid w:val="001F27CA"/>
    <w:rsid w:val="001F3482"/>
    <w:rsid w:val="001F3570"/>
    <w:rsid w:val="001F5A01"/>
    <w:rsid w:val="00200DB8"/>
    <w:rsid w:val="00207145"/>
    <w:rsid w:val="00210CA9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40C90"/>
    <w:rsid w:val="002428DD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62C"/>
    <w:rsid w:val="00296A82"/>
    <w:rsid w:val="002A20C5"/>
    <w:rsid w:val="002A4987"/>
    <w:rsid w:val="002A6E48"/>
    <w:rsid w:val="002B0B16"/>
    <w:rsid w:val="002B10E7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B0D"/>
    <w:rsid w:val="002E22D6"/>
    <w:rsid w:val="002E276E"/>
    <w:rsid w:val="002E3CA3"/>
    <w:rsid w:val="002E3EE6"/>
    <w:rsid w:val="002E5C08"/>
    <w:rsid w:val="002F28B2"/>
    <w:rsid w:val="002F29A5"/>
    <w:rsid w:val="002F5B73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36822"/>
    <w:rsid w:val="00337408"/>
    <w:rsid w:val="00344784"/>
    <w:rsid w:val="00344837"/>
    <w:rsid w:val="003451F5"/>
    <w:rsid w:val="00352E4C"/>
    <w:rsid w:val="003537B2"/>
    <w:rsid w:val="00353B0E"/>
    <w:rsid w:val="00354F69"/>
    <w:rsid w:val="003607F0"/>
    <w:rsid w:val="00361495"/>
    <w:rsid w:val="00362DF8"/>
    <w:rsid w:val="00364112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B0325"/>
    <w:rsid w:val="003B0E34"/>
    <w:rsid w:val="003B2C0B"/>
    <w:rsid w:val="003B3FC7"/>
    <w:rsid w:val="003B4FE5"/>
    <w:rsid w:val="003C53CA"/>
    <w:rsid w:val="003D32B9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21FD"/>
    <w:rsid w:val="00402843"/>
    <w:rsid w:val="00402FCA"/>
    <w:rsid w:val="0040392D"/>
    <w:rsid w:val="00403EB4"/>
    <w:rsid w:val="004047FB"/>
    <w:rsid w:val="00406087"/>
    <w:rsid w:val="004060B7"/>
    <w:rsid w:val="0040749A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465B"/>
    <w:rsid w:val="00456AF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5B57"/>
    <w:rsid w:val="00475CF8"/>
    <w:rsid w:val="0048124A"/>
    <w:rsid w:val="00481590"/>
    <w:rsid w:val="00481EE8"/>
    <w:rsid w:val="00481EF6"/>
    <w:rsid w:val="00481F3B"/>
    <w:rsid w:val="00482E1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62A"/>
    <w:rsid w:val="004B294E"/>
    <w:rsid w:val="004B2C70"/>
    <w:rsid w:val="004C1BFF"/>
    <w:rsid w:val="004C1EB7"/>
    <w:rsid w:val="004C34CA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3361"/>
    <w:rsid w:val="00555A31"/>
    <w:rsid w:val="0055658B"/>
    <w:rsid w:val="005612C7"/>
    <w:rsid w:val="005619DF"/>
    <w:rsid w:val="00563511"/>
    <w:rsid w:val="00563A4B"/>
    <w:rsid w:val="00566975"/>
    <w:rsid w:val="00570FF0"/>
    <w:rsid w:val="00576889"/>
    <w:rsid w:val="00576FAE"/>
    <w:rsid w:val="0057767E"/>
    <w:rsid w:val="005800F5"/>
    <w:rsid w:val="005816B4"/>
    <w:rsid w:val="00581B80"/>
    <w:rsid w:val="00581D27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C1577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F047D"/>
    <w:rsid w:val="005F0F29"/>
    <w:rsid w:val="005F17FA"/>
    <w:rsid w:val="005F65F4"/>
    <w:rsid w:val="00600554"/>
    <w:rsid w:val="006030E4"/>
    <w:rsid w:val="00604305"/>
    <w:rsid w:val="00604E7D"/>
    <w:rsid w:val="00607029"/>
    <w:rsid w:val="006100A7"/>
    <w:rsid w:val="0061011C"/>
    <w:rsid w:val="00611503"/>
    <w:rsid w:val="00614DD9"/>
    <w:rsid w:val="006205F0"/>
    <w:rsid w:val="00620D3A"/>
    <w:rsid w:val="00621899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53F32"/>
    <w:rsid w:val="00655595"/>
    <w:rsid w:val="00655AF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2C7D"/>
    <w:rsid w:val="00684FE0"/>
    <w:rsid w:val="00687889"/>
    <w:rsid w:val="006927F2"/>
    <w:rsid w:val="00693456"/>
    <w:rsid w:val="006959A5"/>
    <w:rsid w:val="00696163"/>
    <w:rsid w:val="0069626B"/>
    <w:rsid w:val="006A0B04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59C3"/>
    <w:rsid w:val="006B6D3C"/>
    <w:rsid w:val="006B77A8"/>
    <w:rsid w:val="006B7CC7"/>
    <w:rsid w:val="006C188A"/>
    <w:rsid w:val="006C38DB"/>
    <w:rsid w:val="006C3A80"/>
    <w:rsid w:val="006C3BC0"/>
    <w:rsid w:val="006C69C4"/>
    <w:rsid w:val="006C7513"/>
    <w:rsid w:val="006D0CBC"/>
    <w:rsid w:val="006D1017"/>
    <w:rsid w:val="006D15B4"/>
    <w:rsid w:val="006D16AE"/>
    <w:rsid w:val="006D33DF"/>
    <w:rsid w:val="006D58C0"/>
    <w:rsid w:val="006E146B"/>
    <w:rsid w:val="006E18BE"/>
    <w:rsid w:val="006E2E9A"/>
    <w:rsid w:val="006E7CAB"/>
    <w:rsid w:val="006F1CFF"/>
    <w:rsid w:val="006F3A91"/>
    <w:rsid w:val="007007BC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3150D"/>
    <w:rsid w:val="00733B4D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7F15"/>
    <w:rsid w:val="00762785"/>
    <w:rsid w:val="00763FC9"/>
    <w:rsid w:val="00764198"/>
    <w:rsid w:val="00766083"/>
    <w:rsid w:val="00767997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E72"/>
    <w:rsid w:val="007B7B5D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2DEB"/>
    <w:rsid w:val="00805E9E"/>
    <w:rsid w:val="00806541"/>
    <w:rsid w:val="00807CEF"/>
    <w:rsid w:val="00812796"/>
    <w:rsid w:val="00812ED1"/>
    <w:rsid w:val="00813AD7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7B60"/>
    <w:rsid w:val="008A1F5F"/>
    <w:rsid w:val="008A575A"/>
    <w:rsid w:val="008B0B16"/>
    <w:rsid w:val="008B12EE"/>
    <w:rsid w:val="008B4113"/>
    <w:rsid w:val="008B5D14"/>
    <w:rsid w:val="008B790E"/>
    <w:rsid w:val="008C11BA"/>
    <w:rsid w:val="008C1EB7"/>
    <w:rsid w:val="008C2A28"/>
    <w:rsid w:val="008C33D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4B26"/>
    <w:rsid w:val="008D7CAB"/>
    <w:rsid w:val="008E0760"/>
    <w:rsid w:val="008E123B"/>
    <w:rsid w:val="008E39E5"/>
    <w:rsid w:val="008E436E"/>
    <w:rsid w:val="008E466C"/>
    <w:rsid w:val="008E6424"/>
    <w:rsid w:val="008E6990"/>
    <w:rsid w:val="008F22F9"/>
    <w:rsid w:val="008F2CF1"/>
    <w:rsid w:val="008F34B0"/>
    <w:rsid w:val="008F7CCA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4D73"/>
    <w:rsid w:val="00947E2B"/>
    <w:rsid w:val="00952490"/>
    <w:rsid w:val="0095323C"/>
    <w:rsid w:val="00957297"/>
    <w:rsid w:val="00960B79"/>
    <w:rsid w:val="00960B8B"/>
    <w:rsid w:val="00963CFF"/>
    <w:rsid w:val="0096619D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5D6B"/>
    <w:rsid w:val="009A7E19"/>
    <w:rsid w:val="009B34DD"/>
    <w:rsid w:val="009B4CD5"/>
    <w:rsid w:val="009B4F61"/>
    <w:rsid w:val="009B500B"/>
    <w:rsid w:val="009B6500"/>
    <w:rsid w:val="009B653D"/>
    <w:rsid w:val="009B7641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7E65"/>
    <w:rsid w:val="00A30F99"/>
    <w:rsid w:val="00A327C4"/>
    <w:rsid w:val="00A32864"/>
    <w:rsid w:val="00A34A5D"/>
    <w:rsid w:val="00A3512F"/>
    <w:rsid w:val="00A405B1"/>
    <w:rsid w:val="00A44188"/>
    <w:rsid w:val="00A44F5F"/>
    <w:rsid w:val="00A50029"/>
    <w:rsid w:val="00A5012B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1EFD"/>
    <w:rsid w:val="00A82550"/>
    <w:rsid w:val="00A84DA3"/>
    <w:rsid w:val="00A86347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3B1"/>
    <w:rsid w:val="00AE67EF"/>
    <w:rsid w:val="00AE692C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703E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D29"/>
    <w:rsid w:val="00B663B7"/>
    <w:rsid w:val="00B67A68"/>
    <w:rsid w:val="00B71308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3417"/>
    <w:rsid w:val="00B836F6"/>
    <w:rsid w:val="00B856DF"/>
    <w:rsid w:val="00B8760E"/>
    <w:rsid w:val="00B91AC3"/>
    <w:rsid w:val="00B97D24"/>
    <w:rsid w:val="00BA0C9F"/>
    <w:rsid w:val="00BA1807"/>
    <w:rsid w:val="00BA68EB"/>
    <w:rsid w:val="00BB130B"/>
    <w:rsid w:val="00BB5E07"/>
    <w:rsid w:val="00BC25D2"/>
    <w:rsid w:val="00BC3725"/>
    <w:rsid w:val="00BC48AB"/>
    <w:rsid w:val="00BC4EA9"/>
    <w:rsid w:val="00BC5E39"/>
    <w:rsid w:val="00BC615F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E2305"/>
    <w:rsid w:val="00BE2AB4"/>
    <w:rsid w:val="00BE3240"/>
    <w:rsid w:val="00BE3EE7"/>
    <w:rsid w:val="00BE69C2"/>
    <w:rsid w:val="00BE6C29"/>
    <w:rsid w:val="00BF3EEF"/>
    <w:rsid w:val="00BF6F7A"/>
    <w:rsid w:val="00C0118A"/>
    <w:rsid w:val="00C022DF"/>
    <w:rsid w:val="00C0469F"/>
    <w:rsid w:val="00C06134"/>
    <w:rsid w:val="00C07FEA"/>
    <w:rsid w:val="00C113B3"/>
    <w:rsid w:val="00C130BC"/>
    <w:rsid w:val="00C13D3D"/>
    <w:rsid w:val="00C14E5F"/>
    <w:rsid w:val="00C15603"/>
    <w:rsid w:val="00C15711"/>
    <w:rsid w:val="00C16BC7"/>
    <w:rsid w:val="00C21241"/>
    <w:rsid w:val="00C2429A"/>
    <w:rsid w:val="00C24322"/>
    <w:rsid w:val="00C24324"/>
    <w:rsid w:val="00C266A3"/>
    <w:rsid w:val="00C26DE0"/>
    <w:rsid w:val="00C270BA"/>
    <w:rsid w:val="00C27EA3"/>
    <w:rsid w:val="00C30477"/>
    <w:rsid w:val="00C32A23"/>
    <w:rsid w:val="00C35035"/>
    <w:rsid w:val="00C35470"/>
    <w:rsid w:val="00C37C9A"/>
    <w:rsid w:val="00C41CAD"/>
    <w:rsid w:val="00C41F1A"/>
    <w:rsid w:val="00C4273A"/>
    <w:rsid w:val="00C43B6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563B"/>
    <w:rsid w:val="00C65A55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357D"/>
    <w:rsid w:val="00C94EAE"/>
    <w:rsid w:val="00C95C40"/>
    <w:rsid w:val="00C97610"/>
    <w:rsid w:val="00CA6D88"/>
    <w:rsid w:val="00CA7BF6"/>
    <w:rsid w:val="00CB0BB2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E073E"/>
    <w:rsid w:val="00CE21B8"/>
    <w:rsid w:val="00CE23EA"/>
    <w:rsid w:val="00CE486E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09E3"/>
    <w:rsid w:val="00D233A6"/>
    <w:rsid w:val="00D26050"/>
    <w:rsid w:val="00D26114"/>
    <w:rsid w:val="00D277C7"/>
    <w:rsid w:val="00D36834"/>
    <w:rsid w:val="00D37AED"/>
    <w:rsid w:val="00D37DA8"/>
    <w:rsid w:val="00D41C67"/>
    <w:rsid w:val="00D41ED6"/>
    <w:rsid w:val="00D452BD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F0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76F50"/>
    <w:rsid w:val="00D801B1"/>
    <w:rsid w:val="00D80E56"/>
    <w:rsid w:val="00D823FE"/>
    <w:rsid w:val="00D83D28"/>
    <w:rsid w:val="00D84E97"/>
    <w:rsid w:val="00D852A8"/>
    <w:rsid w:val="00D86AE8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06D"/>
    <w:rsid w:val="00DC6B2E"/>
    <w:rsid w:val="00DC6BDF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397"/>
    <w:rsid w:val="00E02A6E"/>
    <w:rsid w:val="00E04603"/>
    <w:rsid w:val="00E046D9"/>
    <w:rsid w:val="00E0763F"/>
    <w:rsid w:val="00E0782C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3E0E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E50"/>
    <w:rsid w:val="00E67675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63F3"/>
    <w:rsid w:val="00E87C5E"/>
    <w:rsid w:val="00E92430"/>
    <w:rsid w:val="00E95C6D"/>
    <w:rsid w:val="00E97524"/>
    <w:rsid w:val="00EA1543"/>
    <w:rsid w:val="00EA1C46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2641"/>
    <w:rsid w:val="00F62E74"/>
    <w:rsid w:val="00F62EFA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993"/>
    <w:rsid w:val="00F87C4F"/>
    <w:rsid w:val="00F90825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BE8"/>
    <w:rsid w:val="00FB4383"/>
    <w:rsid w:val="00FB4472"/>
    <w:rsid w:val="00FB6FA5"/>
    <w:rsid w:val="00FC2A52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6A5F"/>
    <w:rsid w:val="00FF06DA"/>
    <w:rsid w:val="00FF3CC7"/>
    <w:rsid w:val="00FF4504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CA5C9-F36B-4C12-BF56-DC81AC32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3178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Mirko</cp:lastModifiedBy>
  <cp:revision>2</cp:revision>
  <cp:lastPrinted>2016-02-02T08:29:00Z</cp:lastPrinted>
  <dcterms:created xsi:type="dcterms:W3CDTF">2016-08-09T13:35:00Z</dcterms:created>
  <dcterms:modified xsi:type="dcterms:W3CDTF">2016-08-09T13:35:00Z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